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6117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07143/027-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6117A" w:rsidRPr="00B6117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6117A" w:rsidRPr="00B6117A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6117A" w:rsidRPr="00B6117A">
          <w:rPr>
            <w:rStyle w:val="aa"/>
          </w:rPr>
          <w:t xml:space="preserve"> 6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6117A" w:rsidRPr="00B6117A">
          <w:rPr>
            <w:u w:val="single"/>
          </w:rPr>
          <w:t xml:space="preserve"> 07143/027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6117A" w:rsidRPr="00B6117A">
          <w:rPr>
            <w:rStyle w:val="aa"/>
          </w:rPr>
          <w:t xml:space="preserve"> Медицинская </w:t>
        </w:r>
        <w:r w:rsidR="00B6117A" w:rsidRPr="00B6117A">
          <w:rPr>
            <w:u w:val="single"/>
          </w:rPr>
          <w:t xml:space="preserve">сестра палатная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6117A" w:rsidRPr="00B6117A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6117A" w:rsidRPr="00B6117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E228E3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E228E3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B12135" w:rsidP="00883461">
            <w:pPr>
              <w:pStyle w:val="a8"/>
            </w:pPr>
            <w:bookmarkStart w:id="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C851D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F26332">
              <w:t>1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3433EA" w:rsidRPr="001D5852" w:rsidTr="00234932">
        <w:trPr>
          <w:jc w:val="center"/>
        </w:trPr>
        <w:tc>
          <w:tcPr>
            <w:tcW w:w="2969" w:type="dxa"/>
            <w:vAlign w:val="center"/>
          </w:tcPr>
          <w:p w:rsidR="003433EA" w:rsidRDefault="003433EA" w:rsidP="00883461">
            <w:pPr>
              <w:pStyle w:val="a8"/>
            </w:pPr>
            <w:bookmarkStart w:id="9" w:name="dopzona1" w:colFirst="0" w:colLast="0"/>
            <w:r>
              <w:t>Пост</w:t>
            </w:r>
          </w:p>
        </w:tc>
        <w:tc>
          <w:tcPr>
            <w:tcW w:w="1842" w:type="dxa"/>
            <w:vAlign w:val="center"/>
          </w:tcPr>
          <w:p w:rsidR="003433EA" w:rsidRDefault="003433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433EA" w:rsidRDefault="003433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2.</w:t>
            </w:r>
            <w:r w:rsidR="00F26332">
              <w:t>1</w:t>
            </w:r>
          </w:p>
        </w:tc>
        <w:tc>
          <w:tcPr>
            <w:tcW w:w="1828" w:type="dxa"/>
            <w:vAlign w:val="center"/>
          </w:tcPr>
          <w:p w:rsidR="003433EA" w:rsidRDefault="003433E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F26332" w:rsidP="00883461">
            <w:pPr>
              <w:pStyle w:val="a8"/>
            </w:pPr>
            <w:r>
              <w:t>194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Пост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  <w:r w:rsidRPr="003433EA">
              <w:rPr>
                <w:b/>
              </w:rPr>
              <w:t>40</w:t>
            </w: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433EA" w:rsidRDefault="00F26332" w:rsidP="00883461">
            <w:pPr>
              <w:pStyle w:val="a8"/>
            </w:pPr>
            <w:r>
              <w:t>304</w:t>
            </w: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433EA" w:rsidRPr="003433EA">
          <w:rPr>
            <w:bCs/>
          </w:rPr>
          <w:t>-</w:t>
        </w:r>
        <w:r w:rsidR="003433EA" w:rsidRPr="003433E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433E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6117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07143/027-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E228E3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E228E3" w:rsidRPr="00F912F0">
            <w:rPr>
              <w:rStyle w:val="ad"/>
              <w:sz w:val="20"/>
              <w:szCs w:val="20"/>
            </w:rPr>
            <w:fldChar w:fldCharType="separate"/>
          </w:r>
          <w:r w:rsidR="00B6117A">
            <w:rPr>
              <w:rStyle w:val="ad"/>
              <w:noProof/>
              <w:sz w:val="20"/>
              <w:szCs w:val="20"/>
            </w:rPr>
            <w:t>1</w:t>
          </w:r>
          <w:r w:rsidR="00E228E3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6117A" w:rsidRPr="00B6117A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07143/027, 07143/027-1А (07143/027), 07143/027-2А (07143/027), 07143/027-3А (07143/02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3 "/>
    <w:docVar w:name="colraball" w:val="    "/>
    <w:docVar w:name="colwom" w:val=" 4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F7273DB2E6AF4E80B2AB77291832929A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7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280136383FB4F1E9613E5AA2992A14C"/>
    <w:docVar w:name="rm_id" w:val="208"/>
    <w:docVar w:name="rm_name" w:val=" Медицинская сестра палатная "/>
    <w:docVar w:name="rm_number" w:val=" 07143/027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37D49"/>
    <w:rsid w:val="00660239"/>
    <w:rsid w:val="0069682B"/>
    <w:rsid w:val="006C28B3"/>
    <w:rsid w:val="006F346F"/>
    <w:rsid w:val="006F5E39"/>
    <w:rsid w:val="007049EB"/>
    <w:rsid w:val="00710271"/>
    <w:rsid w:val="00717C9F"/>
    <w:rsid w:val="00730497"/>
    <w:rsid w:val="00754D38"/>
    <w:rsid w:val="0076042D"/>
    <w:rsid w:val="00760B7F"/>
    <w:rsid w:val="007A0317"/>
    <w:rsid w:val="007A6E00"/>
    <w:rsid w:val="007D1852"/>
    <w:rsid w:val="007D2CEA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9A3969"/>
    <w:rsid w:val="00A12349"/>
    <w:rsid w:val="00A31CD6"/>
    <w:rsid w:val="00A47F94"/>
    <w:rsid w:val="00A536CE"/>
    <w:rsid w:val="00A91908"/>
    <w:rsid w:val="00AA4551"/>
    <w:rsid w:val="00AA46ED"/>
    <w:rsid w:val="00AA4DCC"/>
    <w:rsid w:val="00AB7A97"/>
    <w:rsid w:val="00AD14A4"/>
    <w:rsid w:val="00AD7C32"/>
    <w:rsid w:val="00AF796F"/>
    <w:rsid w:val="00B12135"/>
    <w:rsid w:val="00B57BC1"/>
    <w:rsid w:val="00B6117A"/>
    <w:rsid w:val="00BA5029"/>
    <w:rsid w:val="00BC1167"/>
    <w:rsid w:val="00BC2F3C"/>
    <w:rsid w:val="00C02721"/>
    <w:rsid w:val="00C73103"/>
    <w:rsid w:val="00C851DE"/>
    <w:rsid w:val="00CC1101"/>
    <w:rsid w:val="00CE3307"/>
    <w:rsid w:val="00D36078"/>
    <w:rsid w:val="00D40C82"/>
    <w:rsid w:val="00D7137F"/>
    <w:rsid w:val="00D7187D"/>
    <w:rsid w:val="00D76DF8"/>
    <w:rsid w:val="00DA26F6"/>
    <w:rsid w:val="00DB5302"/>
    <w:rsid w:val="00DD6B1F"/>
    <w:rsid w:val="00E124F4"/>
    <w:rsid w:val="00E228E3"/>
    <w:rsid w:val="00E36337"/>
    <w:rsid w:val="00E5071B"/>
    <w:rsid w:val="00E629A7"/>
    <w:rsid w:val="00E968B3"/>
    <w:rsid w:val="00EB16C2"/>
    <w:rsid w:val="00EB72AD"/>
    <w:rsid w:val="00EC37A1"/>
    <w:rsid w:val="00EE2E1E"/>
    <w:rsid w:val="00EF3DC4"/>
    <w:rsid w:val="00F1397F"/>
    <w:rsid w:val="00F218F0"/>
    <w:rsid w:val="00F26332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2016-10-17T11:40:00Z</dcterms:created>
  <dcterms:modified xsi:type="dcterms:W3CDTF">2016-10-18T09:20:00Z</dcterms:modified>
</cp:coreProperties>
</file>